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822CE" w14:textId="77777777" w:rsidR="005D4FFF" w:rsidRPr="002B309E" w:rsidRDefault="005D4FFF" w:rsidP="005D4FFF">
      <w:pPr>
        <w:rPr>
          <w:rFonts w:ascii="Cambria" w:hAnsi="Cambria"/>
        </w:rPr>
      </w:pPr>
    </w:p>
    <w:p w14:paraId="2B0C41A8" w14:textId="77777777" w:rsidR="005D4FFF" w:rsidRPr="002B309E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03F9796" w14:textId="7835D676" w:rsidR="005D4FFF" w:rsidRPr="002B309E" w:rsidRDefault="005D4FFF" w:rsidP="00CE447D">
      <w:pPr>
        <w:spacing w:before="240"/>
        <w:rPr>
          <w:rFonts w:ascii="Cambria" w:hAnsi="Cambria"/>
          <w:color w:val="434E7E"/>
          <w:spacing w:val="-1"/>
          <w:sz w:val="40"/>
          <w:szCs w:val="40"/>
        </w:rPr>
      </w:pPr>
      <w:r w:rsidRPr="002B309E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FE3068">
        <w:rPr>
          <w:rFonts w:ascii="Cambria" w:hAnsi="Cambria"/>
          <w:color w:val="434E7E"/>
          <w:spacing w:val="-1"/>
          <w:sz w:val="40"/>
          <w:szCs w:val="40"/>
        </w:rPr>
        <w:t>7</w:t>
      </w:r>
      <w:r w:rsidRPr="002B309E">
        <w:rPr>
          <w:rFonts w:ascii="Cambria" w:hAnsi="Cambria"/>
          <w:color w:val="434E7E"/>
          <w:spacing w:val="-1"/>
          <w:sz w:val="40"/>
          <w:szCs w:val="40"/>
        </w:rPr>
        <w:tab/>
      </w:r>
      <w:r w:rsidR="00A91D3B" w:rsidRPr="002B309E">
        <w:rPr>
          <w:rFonts w:ascii="Cambria" w:hAnsi="Cambria"/>
          <w:color w:val="434E7E"/>
          <w:spacing w:val="-1"/>
          <w:sz w:val="40"/>
          <w:szCs w:val="40"/>
        </w:rPr>
        <w:t xml:space="preserve">Benchmark </w:t>
      </w:r>
      <w:r w:rsidR="00FE3068">
        <w:rPr>
          <w:rFonts w:ascii="Cambria" w:hAnsi="Cambria"/>
          <w:color w:val="434E7E"/>
          <w:spacing w:val="-1"/>
          <w:sz w:val="40"/>
          <w:szCs w:val="40"/>
        </w:rPr>
        <w:t>water</w:t>
      </w:r>
      <w:r w:rsidR="00A91D3B" w:rsidRPr="002B309E">
        <w:rPr>
          <w:rFonts w:ascii="Cambria" w:hAnsi="Cambria"/>
          <w:color w:val="434E7E"/>
          <w:spacing w:val="-1"/>
          <w:sz w:val="40"/>
          <w:szCs w:val="40"/>
        </w:rPr>
        <w:t xml:space="preserve"> use</w:t>
      </w:r>
    </w:p>
    <w:p w14:paraId="0CE1A14A" w14:textId="577FF4E6" w:rsidR="008F491A" w:rsidRDefault="7BBA6A37" w:rsidP="7BBA6A37">
      <w:pPr>
        <w:spacing w:before="120" w:line="259" w:lineRule="auto"/>
        <w:rPr>
          <w:rFonts w:ascii="Cambria" w:hAnsi="Cambria"/>
          <w:color w:val="B31983" w:themeColor="accent1"/>
        </w:rPr>
      </w:pPr>
      <w:r w:rsidRPr="7BBA6A37">
        <w:rPr>
          <w:rFonts w:ascii="Cambria" w:hAnsi="Cambria"/>
          <w:color w:val="B31983" w:themeColor="accent1"/>
        </w:rPr>
        <w:t>Benchmarking a property’s water consumption will allow you to identify problems and track improvements. IREM</w:t>
      </w:r>
      <w:r w:rsidRPr="7BBA6A37">
        <w:rPr>
          <w:rFonts w:ascii="Cambria" w:hAnsi="Cambria"/>
          <w:color w:val="B31983" w:themeColor="accent1"/>
          <w:vertAlign w:val="superscript"/>
        </w:rPr>
        <w:t>®</w:t>
      </w:r>
      <w:r w:rsidRPr="7BBA6A37">
        <w:rPr>
          <w:rFonts w:ascii="Cambria" w:hAnsi="Cambria"/>
          <w:color w:val="B31983" w:themeColor="accent1"/>
        </w:rPr>
        <w:t xml:space="preserve"> highly recommends that you use </w:t>
      </w:r>
      <w:hyperlink r:id="rId11">
        <w:r w:rsidRPr="7BBA6A37">
          <w:rPr>
            <w:rStyle w:val="Hyperlink"/>
            <w:rFonts w:ascii="Cambria" w:hAnsi="Cambria"/>
            <w:color w:val="434E7E" w:themeColor="accent4"/>
          </w:rPr>
          <w:t>ENERGY STAR</w:t>
        </w:r>
        <w:r w:rsidRPr="7BBA6A37">
          <w:rPr>
            <w:rStyle w:val="Hyperlink"/>
            <w:rFonts w:ascii="Cambria" w:hAnsi="Cambria"/>
            <w:color w:val="434E7E" w:themeColor="accent4"/>
            <w:vertAlign w:val="superscript"/>
          </w:rPr>
          <w:t>®</w:t>
        </w:r>
        <w:r w:rsidRPr="7BBA6A37">
          <w:rPr>
            <w:rStyle w:val="Hyperlink"/>
            <w:rFonts w:ascii="Cambria" w:hAnsi="Cambria"/>
            <w:color w:val="434E7E" w:themeColor="accent4"/>
          </w:rPr>
          <w:t xml:space="preserve"> Portfolio Manager</w:t>
        </w:r>
        <w:r w:rsidRPr="7BBA6A37">
          <w:rPr>
            <w:rStyle w:val="Hyperlink"/>
            <w:rFonts w:ascii="Cambria" w:hAnsi="Cambria"/>
            <w:color w:val="434E7E" w:themeColor="accent4"/>
            <w:vertAlign w:val="superscript"/>
          </w:rPr>
          <w:t>®</w:t>
        </w:r>
      </w:hyperlink>
      <w:r w:rsidRPr="7BBA6A37">
        <w:rPr>
          <w:rFonts w:ascii="Cambria" w:hAnsi="Cambria"/>
          <w:color w:val="B31983" w:themeColor="accent1"/>
        </w:rPr>
        <w:t>, the free, online benchmarking tool.</w:t>
      </w:r>
    </w:p>
    <w:p w14:paraId="0BE9A4AD" w14:textId="69B7244D" w:rsidR="00FD79F6" w:rsidRPr="00A453AE" w:rsidRDefault="00A453AE" w:rsidP="00A453AE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A453AE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0BE45AB0" w14:textId="6623662F" w:rsidR="00A85592" w:rsidRDefault="00A85592" w:rsidP="00A85592">
      <w:pPr>
        <w:pStyle w:val="ListParagraph"/>
        <w:numPr>
          <w:ilvl w:val="0"/>
          <w:numId w:val="13"/>
        </w:num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Benchmark the property’s water consumption.</w:t>
      </w:r>
    </w:p>
    <w:p w14:paraId="5277C3C4" w14:textId="77777777" w:rsidR="00A85592" w:rsidRDefault="00A85592" w:rsidP="00A85592">
      <w:pPr>
        <w:pStyle w:val="ListParagraph"/>
        <w:numPr>
          <w:ilvl w:val="0"/>
          <w:numId w:val="13"/>
        </w:num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Share the property with IREM’s account </w:t>
      </w:r>
      <w:proofErr w:type="gramStart"/>
      <w:r>
        <w:rPr>
          <w:rFonts w:ascii="Cambria" w:hAnsi="Cambria"/>
          <w:iCs/>
          <w:color w:val="B31983"/>
        </w:rPr>
        <w:t>in</w:t>
      </w:r>
      <w:proofErr w:type="gramEnd"/>
      <w:r>
        <w:rPr>
          <w:rFonts w:ascii="Cambria" w:hAnsi="Cambria"/>
          <w:iCs/>
          <w:color w:val="B31983"/>
        </w:rPr>
        <w:t xml:space="preserve"> ENERGY STAR Portfolio Manager. </w:t>
      </w:r>
      <w:r w:rsidRPr="00C43981">
        <w:rPr>
          <w:rFonts w:ascii="Cambria" w:hAnsi="Cambria"/>
          <w:iCs/>
          <w:color w:val="B31983"/>
        </w:rPr>
        <w:t xml:space="preserve">Learn how to share a property in ENERGY STAR Portfolio Manager at </w:t>
      </w:r>
      <w:hyperlink r:id="rId12" w:history="1">
        <w:r w:rsidRPr="00C43981">
          <w:rPr>
            <w:rStyle w:val="Hyperlink"/>
            <w:rFonts w:ascii="Cambria" w:hAnsi="Cambria"/>
            <w:iCs/>
            <w:color w:val="434E7E"/>
          </w:rPr>
          <w:t>this link</w:t>
        </w:r>
      </w:hyperlink>
      <w:r w:rsidRPr="00C43981">
        <w:rPr>
          <w:rFonts w:ascii="Cambria" w:hAnsi="Cambria"/>
          <w:iCs/>
          <w:color w:val="B31983"/>
        </w:rPr>
        <w:t xml:space="preserve">. </w:t>
      </w:r>
    </w:p>
    <w:p w14:paraId="579E0806" w14:textId="77777777" w:rsidR="00A85592" w:rsidRPr="00C43981" w:rsidRDefault="00A85592" w:rsidP="00A85592">
      <w:pPr>
        <w:pStyle w:val="ListParagraph"/>
        <w:numPr>
          <w:ilvl w:val="0"/>
          <w:numId w:val="13"/>
        </w:numPr>
        <w:spacing w:before="120" w:line="259" w:lineRule="auto"/>
        <w:rPr>
          <w:rFonts w:ascii="Cambria" w:hAnsi="Cambria"/>
          <w:iCs/>
          <w:color w:val="B31983"/>
        </w:rPr>
      </w:pPr>
      <w:r w:rsidRPr="00C43981">
        <w:rPr>
          <w:rFonts w:ascii="Cambria" w:hAnsi="Cambria"/>
          <w:color w:val="B31983"/>
        </w:rPr>
        <w:t xml:space="preserve">See the </w:t>
      </w:r>
      <w:hyperlink r:id="rId13" w:history="1">
        <w:r w:rsidRPr="00C43981">
          <w:rPr>
            <w:rStyle w:val="Hyperlink"/>
            <w:rFonts w:ascii="Cambria" w:hAnsi="Cambria"/>
            <w:color w:val="434E7E"/>
          </w:rPr>
          <w:t>video on this page</w:t>
        </w:r>
      </w:hyperlink>
      <w:r w:rsidRPr="00C43981">
        <w:rPr>
          <w:rFonts w:ascii="Cambria" w:hAnsi="Cambria"/>
          <w:color w:val="B31983"/>
        </w:rPr>
        <w:t xml:space="preserve"> and the </w:t>
      </w:r>
      <w:hyperlink r:id="rId14" w:history="1">
        <w:r w:rsidRPr="00C43981">
          <w:rPr>
            <w:rStyle w:val="Hyperlink"/>
            <w:rFonts w:ascii="Cambria" w:hAnsi="Cambria"/>
            <w:color w:val="434E7E"/>
          </w:rPr>
          <w:t>CSP FAQs</w:t>
        </w:r>
      </w:hyperlink>
      <w:r w:rsidRPr="00C43981">
        <w:rPr>
          <w:rFonts w:ascii="Cambria" w:hAnsi="Cambria"/>
          <w:color w:val="B31983"/>
        </w:rPr>
        <w:t xml:space="preserve"> for additional instructions. </w:t>
      </w:r>
    </w:p>
    <w:p w14:paraId="64A6B581" w14:textId="77777777" w:rsidR="00A85592" w:rsidRPr="00C43981" w:rsidRDefault="00A85592" w:rsidP="00A85592">
      <w:pPr>
        <w:pStyle w:val="ListParagraph"/>
        <w:numPr>
          <w:ilvl w:val="0"/>
          <w:numId w:val="13"/>
        </w:numPr>
        <w:spacing w:before="120" w:line="259" w:lineRule="auto"/>
        <w:rPr>
          <w:rFonts w:ascii="Cambria" w:hAnsi="Cambria"/>
          <w:iCs/>
          <w:color w:val="B31983"/>
        </w:rPr>
      </w:pPr>
      <w:r w:rsidRPr="00C43981">
        <w:rPr>
          <w:rFonts w:ascii="Cambria" w:hAnsi="Cambria"/>
          <w:iCs/>
          <w:color w:val="B31983"/>
        </w:rPr>
        <w:t xml:space="preserve">When adding IREM as a contact, search for </w:t>
      </w:r>
      <w:r w:rsidRPr="00C43981">
        <w:rPr>
          <w:rFonts w:ascii="Cambria" w:eastAsia="Arial" w:hAnsi="Cambria"/>
          <w:color w:val="434E7E"/>
        </w:rPr>
        <w:t>IREMCSP</w:t>
      </w:r>
      <w:r w:rsidRPr="00C43981">
        <w:rPr>
          <w:rFonts w:ascii="Cambria" w:eastAsia="Arial" w:hAnsi="Cambria"/>
          <w:b/>
          <w:bCs w:val="0"/>
          <w:color w:val="434E7E"/>
        </w:rPr>
        <w:t xml:space="preserve"> </w:t>
      </w:r>
      <w:r w:rsidRPr="00C43981">
        <w:rPr>
          <w:rFonts w:ascii="Cambria" w:hAnsi="Cambria"/>
          <w:iCs/>
          <w:color w:val="B31983"/>
        </w:rPr>
        <w:t>(no spaces)</w:t>
      </w:r>
      <w:r w:rsidRPr="00C43981">
        <w:rPr>
          <w:rFonts w:ascii="Cambria" w:eastAsia="Arial" w:hAnsi="Cambria"/>
          <w:b/>
          <w:bCs w:val="0"/>
          <w:color w:val="434E7E"/>
        </w:rPr>
        <w:t xml:space="preserve"> </w:t>
      </w:r>
      <w:r w:rsidRPr="00C43981">
        <w:rPr>
          <w:rFonts w:ascii="Cambria" w:hAnsi="Cambria"/>
          <w:iCs/>
          <w:color w:val="B31983"/>
        </w:rPr>
        <w:t>in the username field in the Portfolio Manager search.</w:t>
      </w:r>
    </w:p>
    <w:p w14:paraId="6633D75D" w14:textId="77777777" w:rsidR="00357FF7" w:rsidRPr="006419AF" w:rsidRDefault="00357FF7" w:rsidP="00357FF7">
      <w:pPr>
        <w:pStyle w:val="BodyText"/>
        <w:spacing w:before="240" w:after="240"/>
        <w:ind w:left="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434E7E"/>
        </w:rPr>
        <w:t xml:space="preserve">**** </w:t>
      </w:r>
      <w:r w:rsidRPr="006419AF">
        <w:rPr>
          <w:rFonts w:ascii="Cambria" w:hAnsi="Cambria"/>
          <w:b/>
          <w:bCs w:val="0"/>
          <w:color w:val="434E7E"/>
        </w:rPr>
        <w:t>Important note</w:t>
      </w:r>
      <w:r>
        <w:rPr>
          <w:rFonts w:ascii="Cambria" w:hAnsi="Cambria"/>
          <w:b/>
          <w:bCs w:val="0"/>
          <w:color w:val="434E7E"/>
        </w:rPr>
        <w:t xml:space="preserve"> ****</w:t>
      </w:r>
    </w:p>
    <w:p w14:paraId="6DD9E8E5" w14:textId="77777777" w:rsidR="00357FF7" w:rsidRDefault="00357FF7" w:rsidP="00357FF7">
      <w:pPr>
        <w:pStyle w:val="BodyText"/>
        <w:spacing w:before="120" w:after="120"/>
        <w:ind w:left="0" w:firstLine="0"/>
        <w:rPr>
          <w:rFonts w:ascii="Cambria" w:hAnsi="Cambria"/>
          <w:color w:val="B31983"/>
        </w:rPr>
      </w:pPr>
      <w:r w:rsidRPr="003F4D3D">
        <w:rPr>
          <w:rFonts w:ascii="Cambria" w:hAnsi="Cambria"/>
          <w:color w:val="B31983"/>
        </w:rPr>
        <w:t xml:space="preserve">The </w:t>
      </w:r>
      <w:r>
        <w:rPr>
          <w:rFonts w:ascii="Cambria" w:hAnsi="Cambria"/>
          <w:color w:val="B31983"/>
        </w:rPr>
        <w:t xml:space="preserve">current </w:t>
      </w:r>
      <w:r w:rsidRPr="003F4D3D">
        <w:rPr>
          <w:rFonts w:ascii="Cambria" w:hAnsi="Cambria"/>
          <w:color w:val="B31983"/>
        </w:rPr>
        <w:t xml:space="preserve">year-ending date must be </w:t>
      </w:r>
      <w:r w:rsidRPr="009D5C31">
        <w:rPr>
          <w:rFonts w:ascii="Cambria" w:hAnsi="Cambria"/>
          <w:color w:val="434E7E"/>
        </w:rPr>
        <w:t xml:space="preserve">no </w:t>
      </w:r>
      <w:r>
        <w:rPr>
          <w:rFonts w:ascii="Cambria" w:hAnsi="Cambria"/>
          <w:color w:val="434E7E"/>
        </w:rPr>
        <w:t>earlier than December 31</w:t>
      </w:r>
      <w:r w:rsidRPr="003F4D3D">
        <w:rPr>
          <w:rFonts w:ascii="Cambria" w:hAnsi="Cambria"/>
          <w:color w:val="B31983"/>
        </w:rPr>
        <w:t xml:space="preserve"> </w:t>
      </w:r>
      <w:r>
        <w:rPr>
          <w:rFonts w:ascii="Cambria" w:hAnsi="Cambria"/>
          <w:color w:val="B31983"/>
        </w:rPr>
        <w:t xml:space="preserve">of the previous year, based on the year in which you </w:t>
      </w:r>
      <w:r w:rsidRPr="003F4D3D">
        <w:rPr>
          <w:rFonts w:ascii="Cambria" w:hAnsi="Cambria"/>
          <w:color w:val="B31983"/>
        </w:rPr>
        <w:t>submit your CSP application</w:t>
      </w:r>
      <w:r>
        <w:rPr>
          <w:rFonts w:ascii="Cambria" w:hAnsi="Cambria"/>
          <w:color w:val="B31983"/>
        </w:rPr>
        <w:t>.</w:t>
      </w:r>
    </w:p>
    <w:p w14:paraId="5BC8786D" w14:textId="77777777" w:rsidR="00357FF7" w:rsidRPr="0001582D" w:rsidRDefault="00357FF7" w:rsidP="00357FF7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01582D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01582D">
        <w:rPr>
          <w:rFonts w:ascii="Cambria" w:hAnsi="Cambria"/>
          <w:iCs/>
          <w:color w:val="434E7E"/>
          <w:sz w:val="28"/>
          <w:szCs w:val="28"/>
        </w:rPr>
        <w:t xml:space="preserve"> this baseline requirement</w:t>
      </w:r>
    </w:p>
    <w:p w14:paraId="34C0C258" w14:textId="77777777" w:rsidR="00357FF7" w:rsidRDefault="00357FF7" w:rsidP="00357FF7">
      <w:pPr>
        <w:pStyle w:val="ListParagraph"/>
        <w:numPr>
          <w:ilvl w:val="0"/>
          <w:numId w:val="12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Answer the questions and follow the instructions on sharing data</w:t>
      </w:r>
    </w:p>
    <w:p w14:paraId="51B77008" w14:textId="6423B5A7" w:rsidR="00357FF7" w:rsidRPr="00357FF7" w:rsidRDefault="00357FF7" w:rsidP="00357FF7">
      <w:pPr>
        <w:pStyle w:val="ListParagraph"/>
        <w:numPr>
          <w:ilvl w:val="0"/>
          <w:numId w:val="12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Submit the completed form with your application.</w:t>
      </w:r>
    </w:p>
    <w:p w14:paraId="1FA4698C" w14:textId="660A3B19" w:rsidR="00010012" w:rsidRPr="007603CF" w:rsidRDefault="000D2DAC" w:rsidP="007603CF">
      <w:pPr>
        <w:pStyle w:val="BodyText"/>
        <w:numPr>
          <w:ilvl w:val="0"/>
          <w:numId w:val="6"/>
        </w:numPr>
        <w:spacing w:before="240" w:after="120"/>
        <w:ind w:right="90"/>
        <w:rPr>
          <w:rFonts w:ascii="Cambria" w:hAnsi="Cambria"/>
          <w:color w:val="414042"/>
        </w:rPr>
      </w:pPr>
      <w:r w:rsidRPr="000C5575">
        <w:rPr>
          <w:rFonts w:ascii="Cambria" w:hAnsi="Cambria"/>
          <w:color w:val="414042"/>
        </w:rPr>
        <w:t xml:space="preserve">Enter </w:t>
      </w:r>
      <w:r w:rsidR="003F4D3D" w:rsidRPr="000C5575">
        <w:rPr>
          <w:rFonts w:ascii="Cambria" w:hAnsi="Cambria"/>
          <w:color w:val="414042"/>
        </w:rPr>
        <w:t xml:space="preserve">water consumption information </w:t>
      </w:r>
      <w:r w:rsidRPr="000C5575">
        <w:rPr>
          <w:rFonts w:ascii="Cambria" w:hAnsi="Cambria"/>
          <w:color w:val="414042"/>
        </w:rPr>
        <w:t xml:space="preserve">for </w:t>
      </w:r>
      <w:r w:rsidR="00A048AA">
        <w:rPr>
          <w:rFonts w:ascii="Cambria" w:hAnsi="Cambria"/>
          <w:color w:val="414042"/>
        </w:rPr>
        <w:t>property</w:t>
      </w:r>
    </w:p>
    <w:tbl>
      <w:tblPr>
        <w:tblStyle w:val="TableGrid"/>
        <w:tblW w:w="0" w:type="auto"/>
        <w:tblInd w:w="610" w:type="dxa"/>
        <w:tblLook w:val="04A0" w:firstRow="1" w:lastRow="0" w:firstColumn="1" w:lastColumn="0" w:noHBand="0" w:noVBand="1"/>
      </w:tblPr>
      <w:tblGrid>
        <w:gridCol w:w="3435"/>
        <w:gridCol w:w="2880"/>
      </w:tblGrid>
      <w:tr w:rsidR="00E77E3B" w14:paraId="0627F50E" w14:textId="77777777" w:rsidTr="00637477">
        <w:trPr>
          <w:trHeight w:val="917"/>
        </w:trPr>
        <w:tc>
          <w:tcPr>
            <w:tcW w:w="343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653FEC6B" w14:textId="77777777" w:rsidR="00E77E3B" w:rsidRDefault="00E77E3B" w:rsidP="00391658">
            <w:pPr>
              <w:pStyle w:val="BodyText"/>
              <w:ind w:left="144" w:right="144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Year-ending date</w:t>
            </w:r>
          </w:p>
        </w:tc>
        <w:tc>
          <w:tcPr>
            <w:tcW w:w="288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605DB650" w14:textId="77777777" w:rsidR="00E77E3B" w:rsidRDefault="00E77E3B" w:rsidP="00391658">
            <w:pPr>
              <w:pStyle w:val="BodyText"/>
              <w:ind w:left="144" w:right="144" w:firstLine="0"/>
              <w:rPr>
                <w:rFonts w:ascii="Cambria" w:hAnsi="Cambria"/>
                <w:color w:val="414042"/>
              </w:rPr>
            </w:pPr>
          </w:p>
        </w:tc>
      </w:tr>
      <w:tr w:rsidR="00E77E3B" w14:paraId="61471C84" w14:textId="77777777" w:rsidTr="00637477">
        <w:trPr>
          <w:trHeight w:val="980"/>
        </w:trPr>
        <w:tc>
          <w:tcPr>
            <w:tcW w:w="343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5A698DE5" w14:textId="77777777" w:rsidR="00063E91" w:rsidRDefault="007603CF" w:rsidP="00391658">
            <w:pPr>
              <w:pStyle w:val="BodyText"/>
              <w:ind w:left="144" w:right="144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Annual water use </w:t>
            </w:r>
            <w:r w:rsidR="00063E91">
              <w:rPr>
                <w:rFonts w:ascii="Cambria" w:hAnsi="Cambria"/>
                <w:color w:val="414042"/>
              </w:rPr>
              <w:t>– all sources</w:t>
            </w:r>
          </w:p>
          <w:p w14:paraId="45F0D355" w14:textId="08E5292E" w:rsidR="00E77E3B" w:rsidRDefault="007603CF" w:rsidP="00391658">
            <w:pPr>
              <w:pStyle w:val="BodyText"/>
              <w:ind w:left="144" w:right="144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(</w:t>
            </w:r>
            <w:proofErr w:type="gramStart"/>
            <w:r>
              <w:rPr>
                <w:rFonts w:ascii="Cambria" w:hAnsi="Cambria"/>
                <w:color w:val="414042"/>
              </w:rPr>
              <w:t>gallons</w:t>
            </w:r>
            <w:proofErr w:type="gramEnd"/>
            <w:r>
              <w:rPr>
                <w:rFonts w:ascii="Cambria" w:hAnsi="Cambria"/>
                <w:color w:val="414042"/>
              </w:rPr>
              <w:t xml:space="preserve">, kilogallons, </w:t>
            </w:r>
            <w:proofErr w:type="spellStart"/>
            <w:r>
              <w:rPr>
                <w:rFonts w:ascii="Cambria" w:hAnsi="Cambria"/>
                <w:color w:val="414042"/>
              </w:rPr>
              <w:t>ccf</w:t>
            </w:r>
            <w:proofErr w:type="spellEnd"/>
            <w:r>
              <w:rPr>
                <w:rFonts w:ascii="Cambria" w:hAnsi="Cambria"/>
                <w:color w:val="414042"/>
              </w:rPr>
              <w:t>)</w:t>
            </w:r>
          </w:p>
        </w:tc>
        <w:tc>
          <w:tcPr>
            <w:tcW w:w="288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42E83507" w14:textId="77777777" w:rsidR="00E77E3B" w:rsidRDefault="00E77E3B" w:rsidP="00391658">
            <w:pPr>
              <w:pStyle w:val="BodyText"/>
              <w:ind w:left="144" w:right="144" w:firstLine="0"/>
              <w:rPr>
                <w:rFonts w:ascii="Cambria" w:hAnsi="Cambria"/>
                <w:color w:val="414042"/>
              </w:rPr>
            </w:pPr>
          </w:p>
        </w:tc>
      </w:tr>
    </w:tbl>
    <w:p w14:paraId="6CA766C9" w14:textId="2CDCF391" w:rsidR="003A6D5D" w:rsidRPr="00607000" w:rsidRDefault="003A6D5D" w:rsidP="003A6D5D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 xml:space="preserve">Submit evidence that you have benchmarked </w:t>
      </w:r>
      <w:r w:rsidR="00637477">
        <w:rPr>
          <w:rFonts w:ascii="Cambria" w:hAnsi="Cambria"/>
          <w:color w:val="414042"/>
        </w:rPr>
        <w:t>water</w:t>
      </w:r>
      <w:r w:rsidRPr="00607000">
        <w:rPr>
          <w:rFonts w:ascii="Cambria" w:hAnsi="Cambria"/>
          <w:color w:val="414042"/>
        </w:rPr>
        <w:t xml:space="preserve"> consumption at the property.</w:t>
      </w:r>
    </w:p>
    <w:p w14:paraId="6D1F11CC" w14:textId="77777777" w:rsidR="003A6D5D" w:rsidRPr="002136C3" w:rsidRDefault="00B738CC" w:rsidP="004F3CC1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hyperlink r:id="rId15" w:history="1">
        <w:hyperlink r:id="rId16" w:history="1">
          <w:r w:rsidR="003A6D5D" w:rsidRPr="009517F9">
            <w:rPr>
              <w:rStyle w:val="Hyperlink"/>
              <w:rFonts w:ascii="Cambria" w:hAnsi="Cambria"/>
              <w:color w:val="434E7E" w:themeColor="text2"/>
            </w:rPr>
            <w:t>Share the property</w:t>
          </w:r>
        </w:hyperlink>
      </w:hyperlink>
      <w:r w:rsidR="003A6D5D" w:rsidRPr="00ED3BA0">
        <w:rPr>
          <w:rFonts w:ascii="Cambria" w:hAnsi="Cambria"/>
          <w:color w:val="414042"/>
        </w:rPr>
        <w:t xml:space="preserve"> </w:t>
      </w:r>
      <w:proofErr w:type="gramStart"/>
      <w:r w:rsidR="003A6D5D" w:rsidRPr="00ED3BA0">
        <w:rPr>
          <w:rFonts w:ascii="Cambria" w:hAnsi="Cambria"/>
          <w:color w:val="414042"/>
        </w:rPr>
        <w:t>in ENERGY</w:t>
      </w:r>
      <w:proofErr w:type="gramEnd"/>
      <w:r w:rsidR="003A6D5D" w:rsidRPr="00ED3BA0">
        <w:rPr>
          <w:rFonts w:ascii="Cambria" w:hAnsi="Cambria"/>
          <w:color w:val="414042"/>
        </w:rPr>
        <w:t xml:space="preserve"> STAR Portfolio Manager</w:t>
      </w:r>
      <w:r w:rsidR="003A6D5D">
        <w:rPr>
          <w:rFonts w:ascii="Cambria" w:hAnsi="Cambria"/>
          <w:color w:val="414042"/>
        </w:rPr>
        <w:t xml:space="preserve">. </w:t>
      </w:r>
      <w:r w:rsidR="003A6D5D" w:rsidRPr="002D7AD7">
        <w:rPr>
          <w:rFonts w:ascii="Cambria" w:hAnsi="Cambria"/>
          <w:color w:val="414042"/>
        </w:rPr>
        <w:t>See the</w:t>
      </w:r>
      <w:r w:rsidR="003A6D5D">
        <w:rPr>
          <w:rFonts w:ascii="Cambria" w:hAnsi="Cambria"/>
          <w:color w:val="B31983"/>
        </w:rPr>
        <w:t xml:space="preserve"> </w:t>
      </w:r>
      <w:hyperlink r:id="rId17" w:history="1">
        <w:r w:rsidR="003A6D5D" w:rsidRPr="009517F9">
          <w:rPr>
            <w:rStyle w:val="Hyperlink"/>
            <w:rFonts w:ascii="Cambria" w:hAnsi="Cambria"/>
            <w:color w:val="434E7E" w:themeColor="text2"/>
          </w:rPr>
          <w:t>video on this page</w:t>
        </w:r>
      </w:hyperlink>
      <w:r w:rsidR="003A6D5D">
        <w:rPr>
          <w:rFonts w:ascii="Cambria" w:hAnsi="Cambria"/>
          <w:color w:val="B31983"/>
        </w:rPr>
        <w:t xml:space="preserve"> </w:t>
      </w:r>
      <w:r w:rsidR="003A6D5D" w:rsidRPr="002D7AD7">
        <w:rPr>
          <w:rFonts w:ascii="Cambria" w:hAnsi="Cambria"/>
          <w:color w:val="414042"/>
        </w:rPr>
        <w:t>and the</w:t>
      </w:r>
      <w:r w:rsidR="003A6D5D">
        <w:rPr>
          <w:rFonts w:ascii="Cambria" w:hAnsi="Cambria"/>
          <w:color w:val="B31983"/>
        </w:rPr>
        <w:t xml:space="preserve"> </w:t>
      </w:r>
      <w:hyperlink r:id="rId18" w:history="1">
        <w:r w:rsidR="003A6D5D" w:rsidRPr="009517F9">
          <w:rPr>
            <w:rStyle w:val="Hyperlink"/>
            <w:rFonts w:ascii="Cambria" w:hAnsi="Cambria"/>
            <w:color w:val="434E7E" w:themeColor="text2"/>
          </w:rPr>
          <w:t>CSP FAQs</w:t>
        </w:r>
      </w:hyperlink>
      <w:r w:rsidR="003A6D5D" w:rsidRPr="009517F9">
        <w:rPr>
          <w:rFonts w:ascii="Cambria" w:hAnsi="Cambria"/>
          <w:color w:val="434E7E" w:themeColor="text2"/>
        </w:rPr>
        <w:t xml:space="preserve"> </w:t>
      </w:r>
      <w:r w:rsidR="003A6D5D" w:rsidRPr="002D7AD7">
        <w:rPr>
          <w:rFonts w:ascii="Cambria" w:hAnsi="Cambria"/>
          <w:color w:val="414042"/>
        </w:rPr>
        <w:t>for additional instructions.</w:t>
      </w:r>
      <w:r w:rsidR="003A6D5D">
        <w:rPr>
          <w:rFonts w:ascii="Cambria" w:hAnsi="Cambria"/>
          <w:color w:val="414042"/>
        </w:rPr>
        <w:t xml:space="preserve"> </w:t>
      </w:r>
      <w:r w:rsidR="003A6D5D" w:rsidRPr="002136C3">
        <w:rPr>
          <w:rFonts w:ascii="Cambria" w:hAnsi="Cambria"/>
          <w:color w:val="414042"/>
        </w:rPr>
        <w:t xml:space="preserve">Search for </w:t>
      </w:r>
      <w:r w:rsidR="003A6D5D" w:rsidRPr="002136C3">
        <w:rPr>
          <w:rFonts w:ascii="Cambria" w:hAnsi="Cambria"/>
          <w:color w:val="434E7E" w:themeColor="text2"/>
        </w:rPr>
        <w:t xml:space="preserve">IREMCSP </w:t>
      </w:r>
      <w:r w:rsidR="003A6D5D" w:rsidRPr="002136C3">
        <w:rPr>
          <w:rFonts w:ascii="Cambria" w:hAnsi="Cambria"/>
          <w:color w:val="414042"/>
        </w:rPr>
        <w:t>in the username field when connecting with IREM.</w:t>
      </w:r>
    </w:p>
    <w:p w14:paraId="5BFAA4C9" w14:textId="77777777" w:rsidR="003A6D5D" w:rsidRPr="00607000" w:rsidRDefault="003A6D5D" w:rsidP="004F3CC1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>Submit summary information from any other tool you might use.</w:t>
      </w:r>
    </w:p>
    <w:p w14:paraId="39909F97" w14:textId="77777777" w:rsidR="003A6D5D" w:rsidRPr="00607000" w:rsidRDefault="003A6D5D" w:rsidP="004F3CC1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 xml:space="preserve">This information does </w:t>
      </w:r>
      <w:r w:rsidRPr="004F3CC1">
        <w:rPr>
          <w:rFonts w:ascii="Cambria" w:hAnsi="Cambria"/>
          <w:color w:val="414042"/>
        </w:rPr>
        <w:t>not</w:t>
      </w:r>
      <w:r w:rsidRPr="00607000">
        <w:rPr>
          <w:rFonts w:ascii="Cambria" w:hAnsi="Cambria"/>
          <w:color w:val="414042"/>
        </w:rPr>
        <w:t xml:space="preserve"> need to be </w:t>
      </w:r>
      <w:r>
        <w:rPr>
          <w:rFonts w:ascii="Cambria" w:hAnsi="Cambria"/>
          <w:color w:val="414042"/>
        </w:rPr>
        <w:t>verified</w:t>
      </w:r>
      <w:r w:rsidRPr="00607000">
        <w:rPr>
          <w:rFonts w:ascii="Cambria" w:hAnsi="Cambria"/>
          <w:color w:val="414042"/>
        </w:rPr>
        <w:t xml:space="preserve"> by a Professional Engineer.</w:t>
      </w:r>
    </w:p>
    <w:p w14:paraId="7C474542" w14:textId="77777777" w:rsidR="003A6D5D" w:rsidRPr="00607000" w:rsidRDefault="003A6D5D" w:rsidP="004F3CC1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>IREM will keep this information in strict confidence. Any statistics on energy performance we release will be for all certified properties in aggregate.</w:t>
      </w:r>
    </w:p>
    <w:p w14:paraId="12841BFE" w14:textId="3175DBB1" w:rsidR="00010012" w:rsidRPr="002B309E" w:rsidRDefault="00010012" w:rsidP="005B5ECD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B31983"/>
        </w:rPr>
        <w:lastRenderedPageBreak/>
        <w:t>Alternative documentation</w:t>
      </w:r>
      <w:r w:rsidRPr="002B309E">
        <w:rPr>
          <w:rFonts w:ascii="Cambria" w:hAnsi="Cambria"/>
          <w:color w:val="B31983"/>
        </w:rPr>
        <w:br/>
      </w:r>
      <w:r w:rsidRPr="002B309E">
        <w:rPr>
          <w:rFonts w:ascii="Cambria" w:hAnsi="Cambria"/>
          <w:color w:val="414042"/>
        </w:rPr>
        <w:t>Instead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of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this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form,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you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may</w:t>
      </w:r>
      <w:r w:rsidRPr="002B309E">
        <w:rPr>
          <w:rFonts w:ascii="Cambria" w:hAnsi="Cambria"/>
          <w:color w:val="414042"/>
          <w:spacing w:val="-4"/>
        </w:rPr>
        <w:t xml:space="preserve"> </w:t>
      </w:r>
      <w:r w:rsidRPr="002B309E">
        <w:rPr>
          <w:rFonts w:ascii="Cambria" w:hAnsi="Cambria"/>
          <w:color w:val="414042"/>
        </w:rPr>
        <w:t>submit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the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following</w:t>
      </w:r>
      <w:r w:rsidRPr="002B309E">
        <w:rPr>
          <w:rFonts w:ascii="Cambria" w:hAnsi="Cambria"/>
          <w:color w:val="414042"/>
          <w:spacing w:val="-6"/>
        </w:rPr>
        <w:t xml:space="preserve"> </w:t>
      </w:r>
      <w:r w:rsidRPr="002B309E">
        <w:rPr>
          <w:rFonts w:ascii="Cambria" w:hAnsi="Cambria"/>
          <w:color w:val="414042"/>
        </w:rPr>
        <w:t>to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IREM:</w:t>
      </w:r>
    </w:p>
    <w:p w14:paraId="4E2CBC69" w14:textId="103AD838" w:rsidR="006F70BE" w:rsidRPr="0039612B" w:rsidRDefault="00B738CC" w:rsidP="0039612B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9" w:history="1">
        <w:r w:rsidR="0039612B" w:rsidRPr="00721E60">
          <w:rPr>
            <w:rStyle w:val="Hyperlink"/>
            <w:rFonts w:ascii="Cambria" w:hAnsi="Cambria"/>
            <w:color w:val="434E7E" w:themeColor="text2"/>
          </w:rPr>
          <w:t xml:space="preserve">Property </w:t>
        </w:r>
        <w:proofErr w:type="gramStart"/>
        <w:r w:rsidR="0039612B" w:rsidRPr="00721E60">
          <w:rPr>
            <w:rStyle w:val="Hyperlink"/>
            <w:rFonts w:ascii="Cambria" w:hAnsi="Cambria"/>
            <w:color w:val="434E7E" w:themeColor="text2"/>
          </w:rPr>
          <w:t>share</w:t>
        </w:r>
        <w:proofErr w:type="gramEnd"/>
      </w:hyperlink>
      <w:r w:rsidR="0039612B">
        <w:rPr>
          <w:rFonts w:ascii="Cambria" w:hAnsi="Cambria"/>
          <w:color w:val="414042"/>
        </w:rPr>
        <w:t xml:space="preserve"> in ENERGY STAR Portfolio Manager. </w:t>
      </w:r>
      <w:r w:rsidR="0039612B" w:rsidRPr="002D7AD7">
        <w:rPr>
          <w:rFonts w:ascii="Cambria" w:hAnsi="Cambria"/>
          <w:color w:val="414042"/>
        </w:rPr>
        <w:t>See the</w:t>
      </w:r>
      <w:r w:rsidR="0039612B">
        <w:rPr>
          <w:rFonts w:ascii="Cambria" w:hAnsi="Cambria"/>
          <w:color w:val="B31983"/>
        </w:rPr>
        <w:t xml:space="preserve"> </w:t>
      </w:r>
      <w:hyperlink r:id="rId20" w:history="1">
        <w:r w:rsidR="0039612B" w:rsidRPr="00CE432D">
          <w:rPr>
            <w:rStyle w:val="Hyperlink"/>
            <w:rFonts w:ascii="Cambria" w:hAnsi="Cambria"/>
            <w:color w:val="434E7E" w:themeColor="text2"/>
          </w:rPr>
          <w:t>video on this page</w:t>
        </w:r>
      </w:hyperlink>
      <w:r w:rsidR="0039612B">
        <w:rPr>
          <w:rFonts w:ascii="Cambria" w:hAnsi="Cambria"/>
          <w:color w:val="B31983"/>
        </w:rPr>
        <w:t xml:space="preserve"> </w:t>
      </w:r>
      <w:r w:rsidR="0039612B" w:rsidRPr="002D7AD7">
        <w:rPr>
          <w:rFonts w:ascii="Cambria" w:hAnsi="Cambria"/>
          <w:color w:val="414042"/>
        </w:rPr>
        <w:t>and the</w:t>
      </w:r>
      <w:r w:rsidR="0039612B">
        <w:rPr>
          <w:rFonts w:ascii="Cambria" w:hAnsi="Cambria"/>
          <w:color w:val="B31983"/>
        </w:rPr>
        <w:t xml:space="preserve"> </w:t>
      </w:r>
      <w:hyperlink r:id="rId21" w:history="1">
        <w:r w:rsidR="0039612B" w:rsidRPr="00CE432D">
          <w:rPr>
            <w:rStyle w:val="Hyperlink"/>
            <w:rFonts w:ascii="Cambria" w:hAnsi="Cambria"/>
            <w:color w:val="434E7E" w:themeColor="text2"/>
          </w:rPr>
          <w:t>CSP FAQs</w:t>
        </w:r>
      </w:hyperlink>
      <w:r w:rsidR="0039612B">
        <w:rPr>
          <w:rFonts w:ascii="Cambria" w:hAnsi="Cambria"/>
          <w:color w:val="B31983"/>
        </w:rPr>
        <w:t xml:space="preserve"> </w:t>
      </w:r>
      <w:r w:rsidR="0039612B" w:rsidRPr="002D7AD7">
        <w:rPr>
          <w:rFonts w:ascii="Cambria" w:hAnsi="Cambria"/>
          <w:color w:val="414042"/>
        </w:rPr>
        <w:t>for additional instructions</w:t>
      </w:r>
      <w:r w:rsidR="0039612B">
        <w:rPr>
          <w:rFonts w:ascii="Cambria" w:hAnsi="Cambria"/>
          <w:color w:val="414042"/>
        </w:rPr>
        <w:t>.</w:t>
      </w:r>
    </w:p>
    <w:sectPr w:rsidR="006F70BE" w:rsidRPr="0039612B" w:rsidSect="00CE447D">
      <w:footerReference w:type="default" r:id="rId22"/>
      <w:headerReference w:type="first" r:id="rId23"/>
      <w:footerReference w:type="first" r:id="rId2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B04AA" w14:textId="77777777" w:rsidR="0009604F" w:rsidRDefault="0009604F" w:rsidP="005D4FFF">
      <w:r>
        <w:separator/>
      </w:r>
    </w:p>
  </w:endnote>
  <w:endnote w:type="continuationSeparator" w:id="0">
    <w:p w14:paraId="3AB6040C" w14:textId="77777777" w:rsidR="0009604F" w:rsidRDefault="0009604F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0BD1A" w14:textId="77777777" w:rsidR="00E82498" w:rsidRPr="00842225" w:rsidRDefault="004820E3" w:rsidP="00F63911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42225">
      <w:rPr>
        <w:rFonts w:ascii="Cambria" w:hAnsi="Cambria"/>
        <w:color w:val="414042"/>
        <w:sz w:val="18"/>
        <w:szCs w:val="18"/>
      </w:rPr>
      <w:fldChar w:fldCharType="begin"/>
    </w:r>
    <w:r w:rsidRPr="00842225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42225">
      <w:rPr>
        <w:rFonts w:ascii="Cambria" w:hAnsi="Cambria"/>
        <w:color w:val="414042"/>
        <w:sz w:val="18"/>
        <w:szCs w:val="18"/>
      </w:rPr>
      <w:fldChar w:fldCharType="separate"/>
    </w:r>
    <w:r w:rsidRPr="00842225">
      <w:rPr>
        <w:rFonts w:ascii="Cambria" w:hAnsi="Cambria"/>
        <w:noProof/>
        <w:color w:val="414042"/>
        <w:sz w:val="18"/>
        <w:szCs w:val="18"/>
      </w:rPr>
      <w:t>2</w:t>
    </w:r>
    <w:r w:rsidRPr="00842225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592F2" w14:textId="77777777" w:rsidR="001B79A4" w:rsidRPr="00EC00DF" w:rsidRDefault="001B79A4" w:rsidP="001B79A4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EC00DF">
      <w:rPr>
        <w:rFonts w:ascii="Cambria" w:hAnsi="Cambria"/>
        <w:color w:val="414042" w:themeColor="text1"/>
        <w:sz w:val="18"/>
        <w:szCs w:val="18"/>
      </w:rPr>
      <w:fldChar w:fldCharType="begin"/>
    </w:r>
    <w:r w:rsidRPr="00EC00DF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EC00DF">
      <w:rPr>
        <w:rFonts w:ascii="Cambria" w:hAnsi="Cambria"/>
        <w:color w:val="414042" w:themeColor="text1"/>
        <w:sz w:val="18"/>
        <w:szCs w:val="18"/>
      </w:rPr>
      <w:fldChar w:fldCharType="separate"/>
    </w:r>
    <w:r>
      <w:rPr>
        <w:rFonts w:ascii="Cambria" w:hAnsi="Cambria"/>
        <w:color w:val="414042" w:themeColor="text1"/>
        <w:sz w:val="18"/>
        <w:szCs w:val="18"/>
      </w:rPr>
      <w:t>1</w:t>
    </w:r>
    <w:r w:rsidRPr="00EC00DF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7F4CFA91" w14:textId="38FD8233" w:rsidR="001B79A4" w:rsidRPr="001B79A4" w:rsidRDefault="00B738CC">
    <w:pPr>
      <w:pStyle w:val="Footer"/>
      <w:rPr>
        <w:rFonts w:ascii="Cambria" w:hAnsi="Cambria"/>
        <w:color w:val="414042" w:themeColor="text1"/>
        <w:sz w:val="18"/>
        <w:szCs w:val="18"/>
      </w:rPr>
    </w:pPr>
    <w:r>
      <w:rPr>
        <w:rFonts w:ascii="Cambria" w:hAnsi="Cambria"/>
        <w:color w:val="414042" w:themeColor="text1"/>
        <w:sz w:val="18"/>
        <w:szCs w:val="18"/>
      </w:rPr>
      <w:t>v</w:t>
    </w:r>
    <w:r w:rsidR="0039612B">
      <w:rPr>
        <w:rFonts w:ascii="Cambria" w:hAnsi="Cambria"/>
        <w:color w:val="414042" w:themeColor="text1"/>
        <w:sz w:val="18"/>
        <w:szCs w:val="18"/>
      </w:rPr>
      <w:t>2023</w:t>
    </w:r>
    <w:r w:rsidR="001B79A4" w:rsidRPr="00EC00DF">
      <w:rPr>
        <w:rFonts w:ascii="Cambria" w:hAnsi="Cambria"/>
        <w:color w:val="414042" w:themeColor="text1"/>
        <w:sz w:val="18"/>
        <w:szCs w:val="18"/>
      </w:rPr>
      <w:t xml:space="preserve"> (updated </w:t>
    </w:r>
    <w:r w:rsidR="00E82498">
      <w:rPr>
        <w:rFonts w:ascii="Cambria" w:hAnsi="Cambria"/>
        <w:color w:val="414042" w:themeColor="text1"/>
        <w:sz w:val="18"/>
        <w:szCs w:val="18"/>
      </w:rPr>
      <w:t>9</w:t>
    </w:r>
    <w:r w:rsidR="001B79A4" w:rsidRPr="00EC00DF">
      <w:rPr>
        <w:rFonts w:ascii="Cambria" w:hAnsi="Cambria"/>
        <w:color w:val="414042" w:themeColor="text1"/>
        <w:sz w:val="18"/>
        <w:szCs w:val="18"/>
      </w:rPr>
      <w:t>/202</w:t>
    </w:r>
    <w:r w:rsidR="0039612B">
      <w:rPr>
        <w:rFonts w:ascii="Cambria" w:hAnsi="Cambria"/>
        <w:color w:val="414042" w:themeColor="text1"/>
        <w:sz w:val="18"/>
        <w:szCs w:val="18"/>
      </w:rPr>
      <w:t>3</w:t>
    </w:r>
    <w:r w:rsidR="001B79A4" w:rsidRPr="00EC00DF">
      <w:rPr>
        <w:rFonts w:ascii="Cambria" w:hAnsi="Cambria"/>
        <w:color w:val="414042" w:themeColor="text1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26CF1" w14:textId="77777777" w:rsidR="0009604F" w:rsidRDefault="0009604F" w:rsidP="005D4FFF">
      <w:r>
        <w:separator/>
      </w:r>
    </w:p>
  </w:footnote>
  <w:footnote w:type="continuationSeparator" w:id="0">
    <w:p w14:paraId="350AE850" w14:textId="77777777" w:rsidR="0009604F" w:rsidRDefault="0009604F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CAE90" w14:textId="3E44D8A3" w:rsidR="00CE447D" w:rsidRDefault="00CE447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37C4D2" wp14:editId="6086A3CC">
          <wp:simplePos x="0" y="0"/>
          <wp:positionH relativeFrom="margin">
            <wp:posOffset>0</wp:posOffset>
          </wp:positionH>
          <wp:positionV relativeFrom="paragraph">
            <wp:posOffset>167005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C792C"/>
    <w:multiLevelType w:val="hybridMultilevel"/>
    <w:tmpl w:val="71EE3EE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B922147"/>
    <w:multiLevelType w:val="hybridMultilevel"/>
    <w:tmpl w:val="C526C4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B2756"/>
    <w:multiLevelType w:val="hybridMultilevel"/>
    <w:tmpl w:val="A1FCD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766674"/>
    <w:multiLevelType w:val="multilevel"/>
    <w:tmpl w:val="54862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81871"/>
    <w:multiLevelType w:val="hybridMultilevel"/>
    <w:tmpl w:val="F93E69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D47F28"/>
    <w:multiLevelType w:val="hybridMultilevel"/>
    <w:tmpl w:val="CBA65CA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9940855"/>
    <w:multiLevelType w:val="hybridMultilevel"/>
    <w:tmpl w:val="C7DCB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684461">
    <w:abstractNumId w:val="3"/>
  </w:num>
  <w:num w:numId="2" w16cid:durableId="1536309496">
    <w:abstractNumId w:val="1"/>
  </w:num>
  <w:num w:numId="3" w16cid:durableId="1383092766">
    <w:abstractNumId w:val="9"/>
  </w:num>
  <w:num w:numId="4" w16cid:durableId="2104261655">
    <w:abstractNumId w:val="7"/>
  </w:num>
  <w:num w:numId="5" w16cid:durableId="1945267610">
    <w:abstractNumId w:val="2"/>
  </w:num>
  <w:num w:numId="6" w16cid:durableId="2022974877">
    <w:abstractNumId w:val="6"/>
  </w:num>
  <w:num w:numId="7" w16cid:durableId="1133449025">
    <w:abstractNumId w:val="8"/>
  </w:num>
  <w:num w:numId="8" w16cid:durableId="1555969437">
    <w:abstractNumId w:val="0"/>
  </w:num>
  <w:num w:numId="9" w16cid:durableId="568032411">
    <w:abstractNumId w:val="10"/>
  </w:num>
  <w:num w:numId="10" w16cid:durableId="1583835290">
    <w:abstractNumId w:val="4"/>
  </w:num>
  <w:num w:numId="11" w16cid:durableId="1873805475">
    <w:abstractNumId w:val="11"/>
  </w:num>
  <w:num w:numId="12" w16cid:durableId="344793379">
    <w:abstractNumId w:val="12"/>
  </w:num>
  <w:num w:numId="13" w16cid:durableId="17772847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D3B"/>
    <w:rsid w:val="00010012"/>
    <w:rsid w:val="00027C47"/>
    <w:rsid w:val="00063E91"/>
    <w:rsid w:val="00081790"/>
    <w:rsid w:val="00086140"/>
    <w:rsid w:val="0009604F"/>
    <w:rsid w:val="000C5575"/>
    <w:rsid w:val="000C6757"/>
    <w:rsid w:val="000D2DAC"/>
    <w:rsid w:val="00190E04"/>
    <w:rsid w:val="001B79A4"/>
    <w:rsid w:val="001D0983"/>
    <w:rsid w:val="001D5FAD"/>
    <w:rsid w:val="00264FA2"/>
    <w:rsid w:val="002738C7"/>
    <w:rsid w:val="002B309E"/>
    <w:rsid w:val="003059DD"/>
    <w:rsid w:val="00307414"/>
    <w:rsid w:val="00336D3A"/>
    <w:rsid w:val="00357FF7"/>
    <w:rsid w:val="00385EF8"/>
    <w:rsid w:val="00391658"/>
    <w:rsid w:val="0039612B"/>
    <w:rsid w:val="003A3926"/>
    <w:rsid w:val="003A6D5D"/>
    <w:rsid w:val="003B2217"/>
    <w:rsid w:val="003C56B1"/>
    <w:rsid w:val="003F4D3D"/>
    <w:rsid w:val="004207DA"/>
    <w:rsid w:val="00452284"/>
    <w:rsid w:val="00454519"/>
    <w:rsid w:val="004820E3"/>
    <w:rsid w:val="004B3519"/>
    <w:rsid w:val="004D0B65"/>
    <w:rsid w:val="004D1A6B"/>
    <w:rsid w:val="004D3427"/>
    <w:rsid w:val="004F1EC8"/>
    <w:rsid w:val="004F3CC1"/>
    <w:rsid w:val="0050005D"/>
    <w:rsid w:val="00507902"/>
    <w:rsid w:val="00515A89"/>
    <w:rsid w:val="005276EC"/>
    <w:rsid w:val="005B5ECD"/>
    <w:rsid w:val="005C595E"/>
    <w:rsid w:val="005D4FFF"/>
    <w:rsid w:val="005E402F"/>
    <w:rsid w:val="005E5EE1"/>
    <w:rsid w:val="0063465C"/>
    <w:rsid w:val="00637477"/>
    <w:rsid w:val="00683597"/>
    <w:rsid w:val="006F70BE"/>
    <w:rsid w:val="007024ED"/>
    <w:rsid w:val="00710D12"/>
    <w:rsid w:val="00736734"/>
    <w:rsid w:val="007603CF"/>
    <w:rsid w:val="007947AF"/>
    <w:rsid w:val="00811875"/>
    <w:rsid w:val="008A36F9"/>
    <w:rsid w:val="008C00C1"/>
    <w:rsid w:val="008C5490"/>
    <w:rsid w:val="008F491A"/>
    <w:rsid w:val="008F4D93"/>
    <w:rsid w:val="00937DD6"/>
    <w:rsid w:val="009742CA"/>
    <w:rsid w:val="00977C43"/>
    <w:rsid w:val="00991AC9"/>
    <w:rsid w:val="009C24C6"/>
    <w:rsid w:val="00A045AC"/>
    <w:rsid w:val="00A048AA"/>
    <w:rsid w:val="00A327DB"/>
    <w:rsid w:val="00A453AE"/>
    <w:rsid w:val="00A85592"/>
    <w:rsid w:val="00A91D3B"/>
    <w:rsid w:val="00A97844"/>
    <w:rsid w:val="00AA1BA9"/>
    <w:rsid w:val="00B03547"/>
    <w:rsid w:val="00B738CC"/>
    <w:rsid w:val="00BA656D"/>
    <w:rsid w:val="00BB036C"/>
    <w:rsid w:val="00C35E28"/>
    <w:rsid w:val="00C556E1"/>
    <w:rsid w:val="00CD048B"/>
    <w:rsid w:val="00CE447D"/>
    <w:rsid w:val="00D90585"/>
    <w:rsid w:val="00DD7CA0"/>
    <w:rsid w:val="00DE6E2F"/>
    <w:rsid w:val="00DE716E"/>
    <w:rsid w:val="00DF0347"/>
    <w:rsid w:val="00E6451E"/>
    <w:rsid w:val="00E65FE5"/>
    <w:rsid w:val="00E77E3B"/>
    <w:rsid w:val="00E82498"/>
    <w:rsid w:val="00F10A27"/>
    <w:rsid w:val="00F33DF9"/>
    <w:rsid w:val="00F63911"/>
    <w:rsid w:val="00F90562"/>
    <w:rsid w:val="00FB0CD6"/>
    <w:rsid w:val="00FD79F6"/>
    <w:rsid w:val="00FE3068"/>
    <w:rsid w:val="00FF495D"/>
    <w:rsid w:val="7BBA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4994A92"/>
  <w15:chartTrackingRefBased/>
  <w15:docId w15:val="{61324A5D-D1D7-4DB9-80C1-288F8A86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3059D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59DD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D2DAC"/>
    <w:pPr>
      <w:autoSpaceDE w:val="0"/>
      <w:autoSpaceDN w:val="0"/>
      <w:spacing w:before="36"/>
      <w:ind w:left="103"/>
    </w:pPr>
    <w:rPr>
      <w:rFonts w:ascii="Cambria" w:eastAsia="Cambria" w:hAnsi="Cambria" w:cs="Cambria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385E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E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EF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EF8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EF8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39"/>
    <w:rsid w:val="00E77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97844"/>
    <w:rPr>
      <w:color w:val="B31983" w:themeColor="followedHyperlink"/>
      <w:u w:val="single"/>
    </w:rPr>
  </w:style>
  <w:style w:type="paragraph" w:styleId="Revision">
    <w:name w:val="Revision"/>
    <w:hidden/>
    <w:uiPriority w:val="99"/>
    <w:semiHidden/>
    <w:rsid w:val="00FD79F6"/>
    <w:rPr>
      <w:rFonts w:ascii="Calibri" w:hAnsi="Calibri" w:cs="Times New Roman"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rem.org/certifications/for-properties/irem-certified-sustainable-property/csp-get-started" TargetMode="External"/><Relationship Id="rId18" Type="http://schemas.openxmlformats.org/officeDocument/2006/relationships/hyperlink" Target="https://www.irem.org/certifications/for-properties/irem-certified-sustainable-property/csp-faqs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rem.org/certifications/for-properties/irem-certified-sustainable-property/csp-faqs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energystar.gov/sites/default/files/tools/Print_Resource_Sharing_Properties_080514_508.pdf" TargetMode="External"/><Relationship Id="rId17" Type="http://schemas.openxmlformats.org/officeDocument/2006/relationships/hyperlink" Target="https://www.irem.org/certifications/for-properties/irem-certified-sustainable-property/csp-get-started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nergystar.gov/sites/default/files/tools/Print_Resource_Sharing_Properties_080514_508.pdf" TargetMode="External"/><Relationship Id="rId20" Type="http://schemas.openxmlformats.org/officeDocument/2006/relationships/hyperlink" Target="https://www.irem.org/certifications/for-properties/irem-certified-sustainable-property/csp-get-started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foliomanager.energystar.gov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energystar.gov/sites/default/files/tools/Print_Resource_Sharing_Properties_080514_508.pdf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energystar.gov/sites/default/files/tools/Print_Resource_Sharing_Properties_080514_508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rem.org/certifications/for-properties/irem-certified-sustainable-property/csp-faqs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W2KU7HSAZS44-1164448980-1655421</_dlc_DocId>
    <_dlc_DocIdUrl xmlns="61977ac2-6d7e-4442-ac93-4e718c87e895">
      <Url>https://iremorg.sharepoint.com/sites/Shared/_layouts/15/DocIdRedir.aspx?ID=W2KU7HSAZS44-1164448980-1655421</Url>
      <Description>W2KU7HSAZS44-1164448980-1655421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B17D42-B251-4145-B07C-4F32FB01B61B}">
  <ds:schemaRefs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61977ac2-6d7e-4442-ac93-4e718c87e895"/>
    <ds:schemaRef ds:uri="http://schemas.microsoft.com/office/infopath/2007/PartnerControls"/>
    <ds:schemaRef ds:uri="02e60da7-5558-41a6-8bd6-e50874f6cd56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95C6BFE-C53C-47FD-BBCA-0AD8F26A1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813FFC-D6CB-4D47-8E25-C34AA9A6B2D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E57523B-DB0D-4159-914F-26931926F827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4</TotalTime>
  <Pages>2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17</cp:revision>
  <dcterms:created xsi:type="dcterms:W3CDTF">2023-03-07T15:45:00Z</dcterms:created>
  <dcterms:modified xsi:type="dcterms:W3CDTF">2023-08-22T12:45:00Z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874000</vt:r8>
  </property>
  <property fmtid="{D5CDD505-2E9C-101B-9397-08002B2CF9AE}" pid="4" name="_dlc_DocIdItemGuid">
    <vt:lpwstr>959bdd48-e8e4-4364-a88f-e4312781b17e</vt:lpwstr>
  </property>
</Properties>
</file>